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罪犯袁志伟，男，</w:t>
      </w:r>
      <w:r>
        <w:rPr>
          <w:rFonts w:ascii="仿宋" w:hAnsi="仿宋" w:eastAsia="仿宋"/>
          <w:sz w:val="32"/>
          <w:szCs w:val="32"/>
        </w:rPr>
        <w:t>1983年9月26日</w:t>
      </w:r>
      <w:r>
        <w:rPr>
          <w:rFonts w:hint="eastAsia" w:ascii="仿宋" w:hAnsi="仿宋" w:eastAsia="仿宋"/>
          <w:sz w:val="32"/>
          <w:szCs w:val="32"/>
        </w:rPr>
        <w:t>出生，初中肄业文化，现在四川省眉州监狱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  <w:highlight w:val="none"/>
        </w:rPr>
        <w:t>，建议对罪犯袁志伟减刑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四</w:t>
      </w:r>
      <w:r>
        <w:rPr>
          <w:rFonts w:hint="eastAsia" w:ascii="仿宋" w:hAnsi="仿宋" w:eastAsia="仿宋"/>
          <w:sz w:val="32"/>
          <w:szCs w:val="32"/>
          <w:highlight w:val="none"/>
        </w:rPr>
        <w:t>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ind w:left="-2" w:leftChars="-1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A78026C"/>
    <w:rsid w:val="0BDC787A"/>
    <w:rsid w:val="0CDC260E"/>
    <w:rsid w:val="0D1B20F2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8124D90"/>
    <w:rsid w:val="19E8090B"/>
    <w:rsid w:val="1B754788"/>
    <w:rsid w:val="1CAF6142"/>
    <w:rsid w:val="1FB12F64"/>
    <w:rsid w:val="22171E75"/>
    <w:rsid w:val="22C31CDA"/>
    <w:rsid w:val="23677B13"/>
    <w:rsid w:val="24AB71F6"/>
    <w:rsid w:val="25533937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A2E6BA9"/>
    <w:rsid w:val="3A303DA7"/>
    <w:rsid w:val="3B072F94"/>
    <w:rsid w:val="3B3630DB"/>
    <w:rsid w:val="3BE83C1B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37F66BC"/>
    <w:rsid w:val="48C92BCD"/>
    <w:rsid w:val="4938515D"/>
    <w:rsid w:val="4B2A5BEE"/>
    <w:rsid w:val="4C1C0AFB"/>
    <w:rsid w:val="4C4B759E"/>
    <w:rsid w:val="4CC237CA"/>
    <w:rsid w:val="4D6342E4"/>
    <w:rsid w:val="4DFB098E"/>
    <w:rsid w:val="4F5A5FD0"/>
    <w:rsid w:val="504E6503"/>
    <w:rsid w:val="51FE2FB7"/>
    <w:rsid w:val="5225457E"/>
    <w:rsid w:val="52874FBA"/>
    <w:rsid w:val="53815C55"/>
    <w:rsid w:val="53BB0720"/>
    <w:rsid w:val="553F70EB"/>
    <w:rsid w:val="56C62D81"/>
    <w:rsid w:val="57146605"/>
    <w:rsid w:val="58C7001B"/>
    <w:rsid w:val="59694595"/>
    <w:rsid w:val="597857FC"/>
    <w:rsid w:val="5ACD2312"/>
    <w:rsid w:val="5B791AD6"/>
    <w:rsid w:val="5C3D1591"/>
    <w:rsid w:val="5E4F765C"/>
    <w:rsid w:val="5ED46B1A"/>
    <w:rsid w:val="60CB6A95"/>
    <w:rsid w:val="61EB696C"/>
    <w:rsid w:val="64523481"/>
    <w:rsid w:val="65060647"/>
    <w:rsid w:val="683146A8"/>
    <w:rsid w:val="68A10FF4"/>
    <w:rsid w:val="69423C90"/>
    <w:rsid w:val="6E280C80"/>
    <w:rsid w:val="6FA603B6"/>
    <w:rsid w:val="70B231C7"/>
    <w:rsid w:val="713A0AE0"/>
    <w:rsid w:val="725D5EEF"/>
    <w:rsid w:val="74356238"/>
    <w:rsid w:val="747F6AE6"/>
    <w:rsid w:val="74C12BF5"/>
    <w:rsid w:val="77B84339"/>
    <w:rsid w:val="789C784E"/>
    <w:rsid w:val="79833B1C"/>
    <w:rsid w:val="79C36530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0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2025-07-01T06:32:45Z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